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4AFC790B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B054DE">
        <w:rPr>
          <w:rStyle w:val="Strong"/>
          <w:rFonts w:asciiTheme="minorHAnsi" w:hAnsiTheme="minorHAnsi" w:cstheme="minorHAnsi"/>
          <w:lang w:val="en-GB"/>
        </w:rPr>
        <w:t>42-G004-22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61BDE76D" w:rsidR="00C44890" w:rsidRPr="00492684" w:rsidRDefault="00605F0A" w:rsidP="00C44890">
      <w:pPr>
        <w:rPr>
          <w:lang w:val="en-GB"/>
        </w:rPr>
      </w:pPr>
      <w:r>
        <w:rPr>
          <w:lang w:val="en-GB"/>
        </w:rPr>
        <w:t>The procurement</w:t>
      </w:r>
      <w:r w:rsidR="000634E5">
        <w:rPr>
          <w:lang w:val="en-GB"/>
        </w:rPr>
        <w:t xml:space="preserve"> </w:t>
      </w:r>
      <w:r>
        <w:rPr>
          <w:lang w:val="en-GB"/>
        </w:rPr>
        <w:t xml:space="preserve">for purchasing </w:t>
      </w:r>
      <w:r w:rsidR="000634E5">
        <w:rPr>
          <w:lang w:val="en-GB"/>
        </w:rPr>
        <w:t xml:space="preserve">new 2 DBK buses is one of the DBK SOI target this year 2022 to replace existing 2 Minibus. The 2 new minibuses </w:t>
      </w:r>
      <w:r w:rsidR="006771C4">
        <w:rPr>
          <w:lang w:val="en-GB"/>
        </w:rPr>
        <w:t>operated the same as</w:t>
      </w:r>
      <w:r w:rsidR="000634E5">
        <w:rPr>
          <w:lang w:val="en-GB"/>
        </w:rPr>
        <w:t xml:space="preserve"> for transporting staff</w:t>
      </w:r>
      <w:r w:rsidR="006771C4">
        <w:rPr>
          <w:lang w:val="en-GB"/>
        </w:rPr>
        <w:t xml:space="preserve">s </w:t>
      </w:r>
      <w:r w:rsidR="000634E5">
        <w:rPr>
          <w:lang w:val="en-GB"/>
        </w:rPr>
        <w:t xml:space="preserve">and as well as for office normal </w:t>
      </w:r>
      <w:r w:rsidR="006771C4">
        <w:rPr>
          <w:lang w:val="en-GB"/>
        </w:rPr>
        <w:t>operations.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3B9B8A8" w14:textId="6C72E1B8" w:rsidR="002A4740" w:rsidRPr="00492684" w:rsidRDefault="006771C4" w:rsidP="00C44890">
      <w:pPr>
        <w:rPr>
          <w:lang w:val="en-GB"/>
        </w:rPr>
      </w:pPr>
      <w:r>
        <w:rPr>
          <w:lang w:val="en-GB"/>
        </w:rPr>
        <w:t xml:space="preserve">Refer to </w:t>
      </w:r>
      <w:r w:rsidR="00B054DE">
        <w:rPr>
          <w:lang w:val="en-GB"/>
        </w:rPr>
        <w:t xml:space="preserve">template 2 </w:t>
      </w:r>
      <w:r w:rsidR="00B054DE">
        <w:rPr>
          <w:i/>
          <w:iCs/>
          <w:lang w:val="en-GB"/>
        </w:rPr>
        <w:t>Instruction on How to Submit a Quotation</w:t>
      </w:r>
      <w:r w:rsidR="00B054DE">
        <w:rPr>
          <w:lang w:val="en-GB"/>
        </w:rPr>
        <w:t xml:space="preserve"> template</w:t>
      </w:r>
      <w:r>
        <w:rPr>
          <w:lang w:val="en-GB"/>
        </w:rPr>
        <w:t xml:space="preserve">, page 5 (Part </w:t>
      </w:r>
      <w:r w:rsidR="006E2A57">
        <w:rPr>
          <w:lang w:val="en-GB"/>
        </w:rPr>
        <w:t>Ⅱ)</w:t>
      </w:r>
      <w:r w:rsidR="00B054DE">
        <w:rPr>
          <w:lang w:val="en-GB"/>
        </w:rPr>
        <w:t xml:space="preserve"> for list of requirements.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327E6C94" w:rsidR="00C44890" w:rsidRPr="00492684" w:rsidRDefault="006E2A57" w:rsidP="00C44890">
      <w:pPr>
        <w:rPr>
          <w:lang w:val="en-GB"/>
        </w:rPr>
      </w:pPr>
      <w:r>
        <w:rPr>
          <w:lang w:val="en-GB"/>
        </w:rPr>
        <w:t>N/A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5418CC3E" w:rsidR="00C44890" w:rsidRPr="00492684" w:rsidRDefault="006E2A57" w:rsidP="00C44890">
      <w:pPr>
        <w:rPr>
          <w:lang w:val="en-GB"/>
        </w:rPr>
      </w:pPr>
      <w:r>
        <w:rPr>
          <w:lang w:val="en-GB"/>
        </w:rPr>
        <w:t>18</w:t>
      </w:r>
      <w:r w:rsidRPr="006E2A57">
        <w:rPr>
          <w:vertAlign w:val="superscript"/>
          <w:lang w:val="en-GB"/>
        </w:rPr>
        <w:t>th</w:t>
      </w:r>
      <w:r>
        <w:rPr>
          <w:lang w:val="en-GB"/>
        </w:rPr>
        <w:t xml:space="preserve"> </w:t>
      </w:r>
      <w:r w:rsidR="00B054DE">
        <w:rPr>
          <w:lang w:val="en-GB"/>
        </w:rPr>
        <w:t>November</w:t>
      </w:r>
      <w:r>
        <w:rPr>
          <w:lang w:val="en-GB"/>
        </w:rPr>
        <w:t xml:space="preserve"> 2022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B054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B05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1AE9527C" w:rsidR="002A4740" w:rsidRPr="00492684" w:rsidRDefault="006E2A5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Toyota Minibus – 15 seats, Year of 2015 to date</w:t>
            </w:r>
          </w:p>
        </w:tc>
        <w:tc>
          <w:tcPr>
            <w:tcW w:w="1134" w:type="dxa"/>
          </w:tcPr>
          <w:p w14:paraId="352597C6" w14:textId="040E10BA" w:rsidR="002A4740" w:rsidRPr="00492684" w:rsidRDefault="006E2A57" w:rsidP="006E2A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B05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  <w:bookmarkStart w:id="9" w:name="_GoBack"/>
      <w:bookmarkEnd w:id="9"/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6F30E" w14:textId="77777777" w:rsidR="005D42D0" w:rsidRDefault="005D42D0">
      <w:r>
        <w:separator/>
      </w:r>
    </w:p>
  </w:endnote>
  <w:endnote w:type="continuationSeparator" w:id="0">
    <w:p w14:paraId="2DE872AA" w14:textId="77777777" w:rsidR="005D42D0" w:rsidRDefault="005D42D0">
      <w:r>
        <w:continuationSeparator/>
      </w:r>
    </w:p>
  </w:endnote>
  <w:endnote w:type="continuationNotice" w:id="1">
    <w:p w14:paraId="5BE2A136" w14:textId="77777777" w:rsidR="005D42D0" w:rsidRDefault="005D42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192617C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054DE">
      <w:rPr>
        <w:noProof/>
      </w:rPr>
      <w:t>2022-09-06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E0CC8" w14:textId="77777777" w:rsidR="005D42D0" w:rsidRDefault="005D42D0">
      <w:r>
        <w:separator/>
      </w:r>
    </w:p>
  </w:footnote>
  <w:footnote w:type="continuationSeparator" w:id="0">
    <w:p w14:paraId="71F353CC" w14:textId="77777777" w:rsidR="005D42D0" w:rsidRDefault="005D42D0">
      <w:r>
        <w:continuationSeparator/>
      </w:r>
    </w:p>
  </w:footnote>
  <w:footnote w:type="continuationNotice" w:id="1">
    <w:p w14:paraId="7BC0BA3C" w14:textId="77777777" w:rsidR="005D42D0" w:rsidRDefault="005D42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516A1" w14:textId="7373778E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B054DE">
      <w:rPr>
        <w:rStyle w:val="Strong"/>
        <w:rFonts w:asciiTheme="minorHAnsi" w:hAnsiTheme="minorHAnsi" w:cstheme="minorHAnsi"/>
        <w:lang w:val="en-GB"/>
      </w:rPr>
      <w:t>42-G004-22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4E5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24F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2D0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5F0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1C4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2A57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4DE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0A0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EAEC81-D5CE-4945-842F-10A873C28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22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843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4</cp:revision>
  <cp:lastPrinted>2013-10-18T08:32:00Z</cp:lastPrinted>
  <dcterms:created xsi:type="dcterms:W3CDTF">2020-07-06T12:33:00Z</dcterms:created>
  <dcterms:modified xsi:type="dcterms:W3CDTF">2022-09-06T02:15:00Z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